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9F2DE2">
        <w:rPr>
          <w:rFonts w:cs="Arial"/>
          <w:b/>
          <w:caps/>
          <w:sz w:val="28"/>
          <w:szCs w:val="28"/>
        </w:rPr>
        <w:t>3</w:t>
      </w:r>
      <w:r w:rsidR="00AE0B2C">
        <w:rPr>
          <w:rFonts w:cs="Arial"/>
          <w:b/>
          <w:caps/>
          <w:sz w:val="28"/>
          <w:szCs w:val="28"/>
        </w:rPr>
        <w:t>1</w:t>
      </w:r>
      <w:r w:rsidR="009F2DE2">
        <w:rPr>
          <w:rFonts w:cs="Arial"/>
          <w:b/>
          <w:caps/>
          <w:sz w:val="28"/>
          <w:szCs w:val="28"/>
        </w:rPr>
        <w:t>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10C48" w:rsidP="00105878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10C48">
              <w:rPr>
                <w:rFonts w:cs="Arial"/>
                <w:sz w:val="20"/>
                <w:szCs w:val="20"/>
              </w:rPr>
              <w:t xml:space="preserve">Solicita </w:t>
            </w:r>
            <w:r w:rsidR="00105878">
              <w:rPr>
                <w:rFonts w:cs="Arial"/>
                <w:sz w:val="20"/>
                <w:szCs w:val="20"/>
              </w:rPr>
              <w:t>manutenção em ponte de madeira situada próximo ao nº 1.509 da Estrada Municipal Gumercindo Pavret, no Bairro Mato Dentro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>providências cabíveis</w:t>
      </w:r>
      <w:r w:rsidR="002135C5" w:rsidRPr="002135C5">
        <w:rPr>
          <w:rFonts w:cs="Arial"/>
        </w:rPr>
        <w:t xml:space="preserve"> visand</w:t>
      </w:r>
      <w:bookmarkStart w:id="0" w:name="_GoBack"/>
      <w:bookmarkEnd w:id="0"/>
      <w:r w:rsidR="002135C5" w:rsidRPr="002135C5">
        <w:rPr>
          <w:rFonts w:cs="Arial"/>
        </w:rPr>
        <w:t xml:space="preserve">o à </w:t>
      </w:r>
      <w:r w:rsidR="007476D8" w:rsidRPr="007476D8">
        <w:rPr>
          <w:rFonts w:cs="Arial"/>
        </w:rPr>
        <w:t>manutenção em ponte de madeira situada próximo ao nº 1.509 da Estrada Municipal Gumercindo Pavret, no Bairro Mato Dentro</w:t>
      </w:r>
      <w:r w:rsidR="00584E86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549D3">
        <w:rPr>
          <w:rFonts w:cs="Arial"/>
        </w:rPr>
        <w:t>1</w:t>
      </w:r>
      <w:r w:rsidR="00820C76">
        <w:rPr>
          <w:rFonts w:cs="Arial"/>
        </w:rPr>
        <w:t>2</w:t>
      </w:r>
      <w:r w:rsidR="007635A5">
        <w:rPr>
          <w:rFonts w:cs="Arial"/>
        </w:rPr>
        <w:t xml:space="preserve"> de </w:t>
      </w:r>
      <w:r w:rsidR="003549D3">
        <w:rPr>
          <w:rFonts w:cs="Arial"/>
        </w:rPr>
        <w:t>maio</w:t>
      </w:r>
      <w:r w:rsidR="007635A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Pr="005D429C" w:rsidRDefault="00D34B2E" w:rsidP="00D34B2E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6194D" w:rsidRDefault="00D34B2E" w:rsidP="00D34B2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sectPr w:rsidR="0096194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F1E" w:rsidRDefault="005C0F1E">
      <w:r>
        <w:separator/>
      </w:r>
    </w:p>
  </w:endnote>
  <w:endnote w:type="continuationSeparator" w:id="0">
    <w:p w:rsidR="005C0F1E" w:rsidRDefault="005C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F1E" w:rsidRDefault="005C0F1E">
      <w:r>
        <w:separator/>
      </w:r>
    </w:p>
  </w:footnote>
  <w:footnote w:type="continuationSeparator" w:id="0">
    <w:p w:rsidR="005C0F1E" w:rsidRDefault="005C0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34BBC"/>
    <w:rsid w:val="00043B26"/>
    <w:rsid w:val="00045D0E"/>
    <w:rsid w:val="00047EFF"/>
    <w:rsid w:val="00056288"/>
    <w:rsid w:val="00063D05"/>
    <w:rsid w:val="00064157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3122"/>
    <w:rsid w:val="000C674A"/>
    <w:rsid w:val="000D5B1B"/>
    <w:rsid w:val="000E2B8B"/>
    <w:rsid w:val="000E3BE0"/>
    <w:rsid w:val="000E7178"/>
    <w:rsid w:val="000F6251"/>
    <w:rsid w:val="00102D19"/>
    <w:rsid w:val="00103135"/>
    <w:rsid w:val="0010354A"/>
    <w:rsid w:val="00105878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3CBC"/>
    <w:rsid w:val="00164311"/>
    <w:rsid w:val="0016586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3CF"/>
    <w:rsid w:val="001F352E"/>
    <w:rsid w:val="001F54BC"/>
    <w:rsid w:val="00204A6A"/>
    <w:rsid w:val="00204ED7"/>
    <w:rsid w:val="00205E78"/>
    <w:rsid w:val="002077F0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249"/>
    <w:rsid w:val="00281877"/>
    <w:rsid w:val="002913E2"/>
    <w:rsid w:val="0029179A"/>
    <w:rsid w:val="002A0655"/>
    <w:rsid w:val="002A3BAA"/>
    <w:rsid w:val="002A572C"/>
    <w:rsid w:val="002A63FE"/>
    <w:rsid w:val="002A7434"/>
    <w:rsid w:val="002B0715"/>
    <w:rsid w:val="002B0D59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D24ED"/>
    <w:rsid w:val="002D3D9E"/>
    <w:rsid w:val="002E11FC"/>
    <w:rsid w:val="002E12C0"/>
    <w:rsid w:val="002E2DE5"/>
    <w:rsid w:val="002E6F86"/>
    <w:rsid w:val="002F02DB"/>
    <w:rsid w:val="002F0AFC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3FB9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12795"/>
    <w:rsid w:val="004241A4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A4DE1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14A"/>
    <w:rsid w:val="004E424F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8109A"/>
    <w:rsid w:val="0058273D"/>
    <w:rsid w:val="005846A3"/>
    <w:rsid w:val="00584E86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0F1E"/>
    <w:rsid w:val="005C19F7"/>
    <w:rsid w:val="005C21B0"/>
    <w:rsid w:val="005C3938"/>
    <w:rsid w:val="005D093A"/>
    <w:rsid w:val="005D2CB3"/>
    <w:rsid w:val="005D5519"/>
    <w:rsid w:val="005D58C4"/>
    <w:rsid w:val="005D702D"/>
    <w:rsid w:val="005E138D"/>
    <w:rsid w:val="006041AC"/>
    <w:rsid w:val="006144F0"/>
    <w:rsid w:val="00616369"/>
    <w:rsid w:val="00624472"/>
    <w:rsid w:val="0062576D"/>
    <w:rsid w:val="00630874"/>
    <w:rsid w:val="006342A9"/>
    <w:rsid w:val="006426AE"/>
    <w:rsid w:val="00646550"/>
    <w:rsid w:val="00651B00"/>
    <w:rsid w:val="00651D9D"/>
    <w:rsid w:val="00653417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D6F7D"/>
    <w:rsid w:val="006E20CA"/>
    <w:rsid w:val="006E6581"/>
    <w:rsid w:val="006E7E66"/>
    <w:rsid w:val="006F21EE"/>
    <w:rsid w:val="006F4E64"/>
    <w:rsid w:val="006F5435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F78"/>
    <w:rsid w:val="00744FA1"/>
    <w:rsid w:val="0074678E"/>
    <w:rsid w:val="007476D8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7625"/>
    <w:rsid w:val="008F790B"/>
    <w:rsid w:val="00902ECD"/>
    <w:rsid w:val="009216A6"/>
    <w:rsid w:val="00922964"/>
    <w:rsid w:val="00924DFA"/>
    <w:rsid w:val="009321EF"/>
    <w:rsid w:val="009329F7"/>
    <w:rsid w:val="009362A2"/>
    <w:rsid w:val="009565CE"/>
    <w:rsid w:val="0095731D"/>
    <w:rsid w:val="009579A2"/>
    <w:rsid w:val="0096194D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A784A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6B3F"/>
    <w:rsid w:val="009F2DE2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503C"/>
    <w:rsid w:val="00A66DC6"/>
    <w:rsid w:val="00A753E8"/>
    <w:rsid w:val="00A844CE"/>
    <w:rsid w:val="00A87062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0B2C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996"/>
    <w:rsid w:val="00B86525"/>
    <w:rsid w:val="00B86BC9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44DF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3F6D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4C10"/>
    <w:rsid w:val="00C15545"/>
    <w:rsid w:val="00C36E68"/>
    <w:rsid w:val="00C379C9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A0000"/>
    <w:rsid w:val="00CA1CEC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1D5A"/>
    <w:rsid w:val="00CE3BB1"/>
    <w:rsid w:val="00CE750E"/>
    <w:rsid w:val="00CF31DE"/>
    <w:rsid w:val="00CF6735"/>
    <w:rsid w:val="00CF7AF7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64F1"/>
    <w:rsid w:val="00D627F3"/>
    <w:rsid w:val="00D64A2A"/>
    <w:rsid w:val="00D64C32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4B46"/>
    <w:rsid w:val="00DA543D"/>
    <w:rsid w:val="00DA78DE"/>
    <w:rsid w:val="00DB23E5"/>
    <w:rsid w:val="00DB48F6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71E1"/>
    <w:rsid w:val="00E3022D"/>
    <w:rsid w:val="00E33D9A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5BBF"/>
    <w:rsid w:val="00EA6AD9"/>
    <w:rsid w:val="00EB04D6"/>
    <w:rsid w:val="00EB7B96"/>
    <w:rsid w:val="00EB7CE6"/>
    <w:rsid w:val="00ED0429"/>
    <w:rsid w:val="00ED071F"/>
    <w:rsid w:val="00ED2065"/>
    <w:rsid w:val="00ED2FF4"/>
    <w:rsid w:val="00ED4D34"/>
    <w:rsid w:val="00ED5548"/>
    <w:rsid w:val="00EE3D6F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8B"/>
    <w:rsid w:val="00F524E1"/>
    <w:rsid w:val="00F545D9"/>
    <w:rsid w:val="00F548A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908F0-02AF-4CEC-8E52-4640E8D6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2020-03-16T12:28:00Z</cp:lastPrinted>
  <dcterms:created xsi:type="dcterms:W3CDTF">2021-05-11T13:24:00Z</dcterms:created>
  <dcterms:modified xsi:type="dcterms:W3CDTF">2021-05-11T13:25:00Z</dcterms:modified>
</cp:coreProperties>
</file>